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1726D6" w:rsidRDefault="00BF6F4B" w:rsidP="00DE65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proofErr w:type="gramStart"/>
            <w:r w:rsidR="00172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6577" w:rsidRPr="00DE65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End"/>
            <w:r w:rsidR="00DE6577" w:rsidRPr="00DE6577">
              <w:rPr>
                <w:rFonts w:ascii="Times New Roman" w:hAnsi="Times New Roman"/>
                <w:b/>
                <w:bCs/>
                <w:sz w:val="28"/>
                <w:szCs w:val="28"/>
              </w:rPr>
              <w:t>“ABRE CRÉDITO ADICIONAL ESPECIAL NO ORÇAMENTO VIGENTE E DÁ OUTRAS PROVIDÊNCIAS”.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6799F">
        <w:rPr>
          <w:rFonts w:ascii="Times New Roman" w:hAnsi="Times New Roman"/>
          <w:sz w:val="28"/>
          <w:szCs w:val="28"/>
        </w:rPr>
        <w:t>10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1726D6" w:rsidRDefault="00BF6F4B" w:rsidP="00356C0E">
      <w:p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56799F">
        <w:rPr>
          <w:rFonts w:ascii="Times New Roman" w:hAnsi="Times New Roman"/>
          <w:sz w:val="28"/>
          <w:szCs w:val="28"/>
        </w:rPr>
        <w:t>Projeto de Lei nº 02</w:t>
      </w:r>
      <w:r w:rsidR="00E62B98">
        <w:rPr>
          <w:rFonts w:ascii="Times New Roman" w:hAnsi="Times New Roman"/>
          <w:sz w:val="28"/>
          <w:szCs w:val="28"/>
        </w:rPr>
        <w:t>6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1726D6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DE6577" w:rsidRPr="00DE6577">
        <w:rPr>
          <w:rFonts w:ascii="Times New Roman" w:hAnsi="Times New Roman"/>
          <w:b/>
          <w:bCs/>
          <w:sz w:val="28"/>
          <w:szCs w:val="28"/>
        </w:rPr>
        <w:t>“ABRE CRÉDITO ADICIONAL ESPECIAL NO ORÇAMENTO VIGENTE E DÁ OUTRAS PROVIDÊNCIAS”.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56799F">
        <w:rPr>
          <w:rFonts w:ascii="Times New Roman" w:hAnsi="Times New Roman"/>
          <w:sz w:val="28"/>
          <w:szCs w:val="28"/>
        </w:rPr>
        <w:t>28</w:t>
      </w:r>
      <w:r w:rsidR="00E62B98">
        <w:rPr>
          <w:rFonts w:ascii="Times New Roman" w:hAnsi="Times New Roman"/>
          <w:sz w:val="28"/>
          <w:szCs w:val="28"/>
        </w:rPr>
        <w:t xml:space="preserve"> de maio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1426B2">
      <w:p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1426B2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Comissão de Just.</w:t>
      </w:r>
      <w:r w:rsidR="00D62DBB" w:rsidRPr="00BB744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D62DBB" w:rsidRPr="00BB7440">
        <w:rPr>
          <w:rFonts w:ascii="Times New Roman" w:hAnsi="Times New Roman"/>
          <w:b/>
          <w:sz w:val="28"/>
          <w:szCs w:val="28"/>
        </w:rPr>
        <w:t>e</w:t>
      </w:r>
      <w:proofErr w:type="gramEnd"/>
      <w:r w:rsidR="00D62DBB" w:rsidRPr="00BB7440">
        <w:rPr>
          <w:rFonts w:ascii="Times New Roman" w:hAnsi="Times New Roman"/>
          <w:b/>
          <w:sz w:val="28"/>
          <w:szCs w:val="28"/>
        </w:rPr>
        <w:t xml:space="preserve"> Re</w:t>
      </w:r>
      <w:r>
        <w:rPr>
          <w:rFonts w:ascii="Times New Roman" w:hAnsi="Times New Roman"/>
          <w:b/>
          <w:sz w:val="28"/>
          <w:szCs w:val="28"/>
        </w:rPr>
        <w:t>d.</w:t>
      </w:r>
      <w:r w:rsidR="00D62DBB" w:rsidRPr="00BB7440">
        <w:rPr>
          <w:rFonts w:ascii="Times New Roman" w:hAnsi="Times New Roman"/>
          <w:b/>
          <w:sz w:val="28"/>
          <w:szCs w:val="28"/>
        </w:rPr>
        <w:t xml:space="preserve"> Final</w:t>
      </w:r>
      <w:r w:rsidR="00D62DBB"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356C0E">
      <w:pgSz w:w="11907" w:h="16839" w:code="9"/>
      <w:pgMar w:top="1418" w:right="992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426B2"/>
    <w:rsid w:val="001726D6"/>
    <w:rsid w:val="001A6D40"/>
    <w:rsid w:val="001E31D8"/>
    <w:rsid w:val="002D4A2D"/>
    <w:rsid w:val="00310C49"/>
    <w:rsid w:val="003122F5"/>
    <w:rsid w:val="00356C0E"/>
    <w:rsid w:val="004163CA"/>
    <w:rsid w:val="00474E27"/>
    <w:rsid w:val="00495728"/>
    <w:rsid w:val="005400F2"/>
    <w:rsid w:val="005513DD"/>
    <w:rsid w:val="0056799F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DE6577"/>
    <w:rsid w:val="00E3645F"/>
    <w:rsid w:val="00E62B98"/>
    <w:rsid w:val="00EA41C0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2018-05-28T17:13:00Z</cp:lastPrinted>
  <dcterms:created xsi:type="dcterms:W3CDTF">2018-05-28T17:13:00Z</dcterms:created>
  <dcterms:modified xsi:type="dcterms:W3CDTF">2018-05-28T17:13:00Z</dcterms:modified>
</cp:coreProperties>
</file>